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106" w:rsidRDefault="00C62106" w:rsidP="00CD5A01">
      <w:pPr>
        <w:jc w:val="center"/>
        <w:rPr>
          <w:b/>
          <w:bCs/>
        </w:rPr>
      </w:pPr>
      <w:r w:rsidRPr="00CD5A01">
        <w:rPr>
          <w:b/>
          <w:bCs/>
        </w:rPr>
        <w:t>5.</w:t>
      </w:r>
      <w:r>
        <w:rPr>
          <w:b/>
          <w:bCs/>
        </w:rPr>
        <w:t>1</w:t>
      </w:r>
      <w:r w:rsidRPr="00CD5A01">
        <w:rPr>
          <w:b/>
          <w:bCs/>
        </w:rPr>
        <w:t xml:space="preserve">. Регистрация </w:t>
      </w:r>
      <w:r>
        <w:rPr>
          <w:b/>
          <w:bCs/>
        </w:rPr>
        <w:t>рождения</w:t>
      </w:r>
    </w:p>
    <w:p w:rsidR="00C62106" w:rsidRDefault="00C62106" w:rsidP="00CD5A01">
      <w:pPr>
        <w:pStyle w:val="endform"/>
      </w:pPr>
      <w:r>
        <w:t> 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6671"/>
        <w:gridCol w:w="2696"/>
      </w:tblGrid>
      <w:tr w:rsidR="00C62106" w:rsidRPr="00000024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spacing w:after="28"/>
              <w:rPr>
                <w:sz w:val="16"/>
                <w:szCs w:val="16"/>
                <w:lang w:eastAsia="ru-RU"/>
              </w:rPr>
            </w:pPr>
            <w:r w:rsidRPr="000046E8">
              <w:rPr>
                <w:sz w:val="16"/>
                <w:szCs w:val="16"/>
                <w:lang w:eastAsia="ru-RU"/>
              </w:rPr>
              <w:t>Приложение 1</w:t>
            </w:r>
          </w:p>
          <w:p w:rsidR="00C62106" w:rsidRPr="000046E8" w:rsidRDefault="00C62106" w:rsidP="000046E8">
            <w:pPr>
              <w:rPr>
                <w:sz w:val="16"/>
                <w:szCs w:val="16"/>
                <w:lang w:eastAsia="ru-RU"/>
              </w:rPr>
            </w:pPr>
            <w:r w:rsidRPr="000046E8">
              <w:rPr>
                <w:sz w:val="16"/>
                <w:szCs w:val="16"/>
                <w:lang w:eastAsia="ru-RU"/>
              </w:rPr>
              <w:t xml:space="preserve">к постановлению </w:t>
            </w:r>
            <w:r w:rsidRPr="000046E8">
              <w:rPr>
                <w:sz w:val="16"/>
                <w:szCs w:val="16"/>
                <w:lang w:eastAsia="ru-RU"/>
              </w:rPr>
              <w:br/>
              <w:t xml:space="preserve">Министерства юстиции </w:t>
            </w:r>
            <w:r w:rsidRPr="000046E8">
              <w:rPr>
                <w:sz w:val="16"/>
                <w:szCs w:val="16"/>
                <w:lang w:eastAsia="ru-RU"/>
              </w:rPr>
              <w:br/>
              <w:t>Республики Беларусь</w:t>
            </w:r>
            <w:r w:rsidRPr="000046E8">
              <w:rPr>
                <w:sz w:val="16"/>
                <w:szCs w:val="16"/>
                <w:lang w:eastAsia="ru-RU"/>
              </w:rPr>
              <w:br/>
              <w:t>29.06.2007 № 42</w:t>
            </w:r>
            <w:r w:rsidRPr="000046E8">
              <w:rPr>
                <w:sz w:val="16"/>
                <w:szCs w:val="16"/>
                <w:lang w:eastAsia="ru-RU"/>
              </w:rPr>
              <w:br/>
              <w:t>(в редакции постановления</w:t>
            </w:r>
            <w:r w:rsidRPr="000046E8">
              <w:rPr>
                <w:sz w:val="16"/>
                <w:szCs w:val="16"/>
                <w:lang w:eastAsia="ru-RU"/>
              </w:rPr>
              <w:br/>
              <w:t>Министерства юстиции</w:t>
            </w:r>
            <w:r w:rsidRPr="000046E8">
              <w:rPr>
                <w:sz w:val="16"/>
                <w:szCs w:val="16"/>
                <w:lang w:eastAsia="ru-RU"/>
              </w:rPr>
              <w:br/>
              <w:t>Республики Беларусь</w:t>
            </w:r>
            <w:r w:rsidRPr="000046E8">
              <w:rPr>
                <w:sz w:val="16"/>
                <w:szCs w:val="16"/>
                <w:lang w:eastAsia="ru-RU"/>
              </w:rPr>
              <w:br/>
              <w:t xml:space="preserve">28.12.2018 № 228) 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 </w:t>
      </w:r>
    </w:p>
    <w:p w:rsidR="00C62106" w:rsidRPr="000046E8" w:rsidRDefault="00C62106" w:rsidP="000046E8">
      <w:pPr>
        <w:jc w:val="right"/>
        <w:rPr>
          <w:sz w:val="22"/>
          <w:szCs w:val="22"/>
          <w:lang w:eastAsia="ru-RU"/>
        </w:rPr>
      </w:pPr>
      <w:r w:rsidRPr="000046E8">
        <w:rPr>
          <w:sz w:val="22"/>
          <w:szCs w:val="22"/>
          <w:lang w:eastAsia="ru-RU"/>
        </w:rPr>
        <w:t>Форма заявления о регистрации рождения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4146"/>
        <w:gridCol w:w="320"/>
        <w:gridCol w:w="4901"/>
      </w:tblGrid>
      <w:tr w:rsidR="00C62106" w:rsidRPr="0000002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Заявление принято</w:t>
            </w:r>
            <w:r w:rsidRPr="000046E8">
              <w:rPr>
                <w:sz w:val="24"/>
                <w:szCs w:val="24"/>
                <w:lang w:eastAsia="ru-RU"/>
              </w:rPr>
              <w:br/>
              <w:t>«___» ________________ 20__ г.</w:t>
            </w:r>
            <w:r w:rsidRPr="000046E8">
              <w:rPr>
                <w:sz w:val="24"/>
                <w:szCs w:val="24"/>
                <w:lang w:eastAsia="ru-RU"/>
              </w:rPr>
              <w:br/>
              <w:t>регистрационный № ________</w:t>
            </w:r>
            <w:r w:rsidRPr="000046E8">
              <w:rPr>
                <w:sz w:val="24"/>
                <w:szCs w:val="24"/>
                <w:lang w:eastAsia="ru-RU"/>
              </w:rPr>
              <w:br/>
              <w:t>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</w:t>
            </w:r>
            <w:r w:rsidRPr="000046E8">
              <w:rPr>
                <w:sz w:val="20"/>
                <w:szCs w:val="20"/>
                <w:lang w:eastAsia="ru-RU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Default="00C62106" w:rsidP="00922975">
            <w:pPr>
              <w:jc w:val="both"/>
              <w:rPr>
                <w:lang w:eastAsia="ru-RU"/>
              </w:rPr>
            </w:pPr>
            <w:r>
              <w:rPr>
                <w:b/>
                <w:bCs/>
                <w:i/>
                <w:iCs/>
                <w:noProof/>
                <w:sz w:val="24"/>
                <w:szCs w:val="24"/>
                <w:u w:val="single"/>
              </w:rPr>
              <w:t>Первомайский</w:t>
            </w:r>
            <w:r w:rsidRPr="00922975">
              <w:rPr>
                <w:b/>
                <w:bCs/>
                <w:i/>
                <w:iCs/>
                <w:noProof/>
                <w:sz w:val="24"/>
                <w:szCs w:val="24"/>
                <w:u w:val="single"/>
              </w:rPr>
              <w:t xml:space="preserve"> сельский</w:t>
            </w:r>
            <w:r w:rsidRPr="00922975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 исполнительный комитет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</w:t>
            </w:r>
            <w:r w:rsidRPr="000046E8">
              <w:rPr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Иванова Инна Петровна</w:t>
            </w:r>
            <w:r w:rsidRPr="000046E8">
              <w:rPr>
                <w:sz w:val="24"/>
                <w:szCs w:val="24"/>
                <w:lang w:eastAsia="ru-RU"/>
              </w:rPr>
              <w:t xml:space="preserve"> _________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(фамилия, собственное имя, отчество заявителя)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 xml:space="preserve">проживающего по адресу: 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аг.Трилесино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, ул. Мира, д. 8, Могилёвская область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документ, удостоверяющий личность _______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Паспорт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_</w:t>
            </w:r>
            <w:r w:rsidRPr="000046E8">
              <w:rPr>
                <w:sz w:val="24"/>
                <w:szCs w:val="24"/>
                <w:lang w:eastAsia="ru-RU"/>
              </w:rPr>
              <w:t>__________________</w:t>
            </w:r>
          </w:p>
          <w:p w:rsidR="00C62106" w:rsidRPr="000046E8" w:rsidRDefault="00C62106" w:rsidP="000046E8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 xml:space="preserve">серия 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_____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КВ</w:t>
            </w:r>
            <w:r w:rsidRPr="000046E8">
              <w:rPr>
                <w:sz w:val="24"/>
                <w:szCs w:val="24"/>
                <w:lang w:eastAsia="ru-RU"/>
              </w:rPr>
              <w:t>___ № ___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127056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выдан 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Дрибинским РОВД</w:t>
            </w:r>
            <w:r w:rsidRPr="000046E8">
              <w:rPr>
                <w:sz w:val="24"/>
                <w:szCs w:val="24"/>
                <w:lang w:eastAsia="ru-RU"/>
              </w:rPr>
              <w:t>_______________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«_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12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_</w:t>
            </w:r>
            <w:r w:rsidRPr="000046E8">
              <w:rPr>
                <w:sz w:val="24"/>
                <w:szCs w:val="24"/>
                <w:lang w:eastAsia="ru-RU"/>
              </w:rPr>
              <w:t>» __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мая</w:t>
            </w:r>
            <w:r w:rsidRPr="000046E8">
              <w:rPr>
                <w:sz w:val="24"/>
                <w:szCs w:val="24"/>
                <w:lang w:eastAsia="ru-RU"/>
              </w:rPr>
              <w:t xml:space="preserve">____ 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2005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г</w:t>
            </w:r>
            <w:r w:rsidRPr="000046E8">
              <w:rPr>
                <w:sz w:val="24"/>
                <w:szCs w:val="24"/>
                <w:lang w:eastAsia="ru-RU"/>
              </w:rPr>
              <w:t>.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(нужное подчеркнуть)</w:t>
            </w:r>
          </w:p>
        </w:tc>
      </w:tr>
      <w:tr w:rsidR="00C62106" w:rsidRPr="0000002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Запись акта о рождении</w:t>
            </w:r>
            <w:r w:rsidRPr="000046E8">
              <w:rPr>
                <w:sz w:val="24"/>
                <w:szCs w:val="24"/>
                <w:lang w:eastAsia="ru-RU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C62106" w:rsidRPr="000046E8" w:rsidRDefault="00C62106" w:rsidP="000046E8">
      <w:pPr>
        <w:spacing w:before="240" w:after="240"/>
        <w:jc w:val="center"/>
        <w:rPr>
          <w:b/>
          <w:bCs/>
          <w:sz w:val="24"/>
          <w:szCs w:val="24"/>
          <w:lang w:eastAsia="ru-RU"/>
        </w:rPr>
      </w:pPr>
      <w:r w:rsidRPr="000046E8">
        <w:rPr>
          <w:b/>
          <w:bCs/>
          <w:sz w:val="24"/>
          <w:szCs w:val="24"/>
          <w:lang w:eastAsia="ru-RU"/>
        </w:rPr>
        <w:t xml:space="preserve">ЗАЯВЛЕНИЕ </w:t>
      </w:r>
      <w:r w:rsidRPr="000046E8">
        <w:rPr>
          <w:b/>
          <w:bCs/>
          <w:sz w:val="24"/>
          <w:szCs w:val="24"/>
          <w:lang w:eastAsia="ru-RU"/>
        </w:rPr>
        <w:br/>
        <w:t>о регистрации рождения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 xml:space="preserve">Прошу произвести регистрацию рождения ребенка </w:t>
      </w:r>
      <w:r w:rsidRPr="000046E8">
        <w:rPr>
          <w:b/>
          <w:bCs/>
          <w:sz w:val="24"/>
          <w:szCs w:val="24"/>
          <w:lang w:eastAsia="ru-RU"/>
        </w:rPr>
        <w:t>мужского</w:t>
      </w:r>
      <w:r w:rsidRPr="000046E8">
        <w:rPr>
          <w:sz w:val="24"/>
          <w:szCs w:val="24"/>
          <w:lang w:eastAsia="ru-RU"/>
        </w:rPr>
        <w:t>/женского (нужное подчеркнуть) пола, родившегося «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15</w:t>
      </w:r>
      <w:r w:rsidRPr="000046E8">
        <w:rPr>
          <w:sz w:val="24"/>
          <w:szCs w:val="24"/>
          <w:lang w:eastAsia="ru-RU"/>
        </w:rPr>
        <w:t xml:space="preserve">» 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января 2019</w:t>
      </w:r>
      <w:r w:rsidRPr="000046E8">
        <w:rPr>
          <w:sz w:val="24"/>
          <w:szCs w:val="24"/>
          <w:lang w:eastAsia="ru-RU"/>
        </w:rPr>
        <w:t xml:space="preserve"> г.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Сообщаю следующие сведения о родителях ребенка: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3"/>
        <w:gridCol w:w="1896"/>
        <w:gridCol w:w="3702"/>
        <w:gridCol w:w="3556"/>
      </w:tblGrid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Отец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Мать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Иванова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 Михаил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 Инна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 Федорович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 Петровна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Дата рождения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Возраст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«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15</w:t>
            </w:r>
            <w:r w:rsidRPr="000046E8">
              <w:rPr>
                <w:sz w:val="20"/>
                <w:szCs w:val="20"/>
                <w:lang w:eastAsia="ru-RU"/>
              </w:rPr>
              <w:t xml:space="preserve">» 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марта</w:t>
            </w:r>
            <w:r w:rsidRPr="000046E8">
              <w:rPr>
                <w:sz w:val="20"/>
                <w:szCs w:val="20"/>
                <w:lang w:eastAsia="ru-RU"/>
              </w:rPr>
              <w:t xml:space="preserve"> 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1991</w:t>
            </w:r>
            <w:r w:rsidRPr="000046E8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046E8">
              <w:rPr>
                <w:sz w:val="20"/>
                <w:szCs w:val="20"/>
                <w:lang w:eastAsia="ru-RU"/>
              </w:rPr>
              <w:t>г.</w:t>
            </w:r>
          </w:p>
          <w:p w:rsidR="00C62106" w:rsidRPr="000046E8" w:rsidRDefault="00C62106" w:rsidP="000046E8">
            <w:pPr>
              <w:spacing w:after="60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исполнилось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27 </w:t>
            </w:r>
            <w:r w:rsidRPr="000046E8">
              <w:rPr>
                <w:sz w:val="20"/>
                <w:szCs w:val="20"/>
                <w:lang w:eastAsia="ru-RU"/>
              </w:rPr>
              <w:t xml:space="preserve">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 «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  <w:r w:rsidRPr="000046E8">
              <w:rPr>
                <w:sz w:val="20"/>
                <w:szCs w:val="20"/>
                <w:lang w:eastAsia="ru-RU"/>
              </w:rPr>
              <w:t xml:space="preserve"> » 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июля</w:t>
            </w:r>
            <w:r w:rsidRPr="000046E8">
              <w:rPr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1992</w:t>
            </w:r>
            <w:r w:rsidRPr="000046E8">
              <w:rPr>
                <w:sz w:val="20"/>
                <w:szCs w:val="20"/>
                <w:lang w:eastAsia="ru-RU"/>
              </w:rPr>
              <w:t xml:space="preserve"> г.</w:t>
            </w:r>
          </w:p>
          <w:p w:rsidR="00C62106" w:rsidRPr="000046E8" w:rsidRDefault="00C62106" w:rsidP="000046E8">
            <w:pPr>
              <w:spacing w:after="60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исполнилось 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26</w:t>
            </w:r>
            <w:r w:rsidRPr="000046E8">
              <w:rPr>
                <w:sz w:val="20"/>
                <w:szCs w:val="20"/>
                <w:lang w:eastAsia="ru-RU"/>
              </w:rPr>
              <w:t xml:space="preserve">  лет (года)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Белорус, свидетельство о рождении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(указываются сведения, по которым </w:t>
            </w:r>
          </w:p>
          <w:p w:rsidR="00C62106" w:rsidRPr="000046E8" w:rsidRDefault="00C62106" w:rsidP="000046E8">
            <w:pPr>
              <w:rPr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val="en-US" w:eastAsia="ru-RU"/>
              </w:rPr>
              <w:t>I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-ЧО №325264, выданное отделом</w:t>
            </w:r>
            <w:r w:rsidRPr="000046E8">
              <w:rPr>
                <w:i/>
                <w:iCs/>
                <w:sz w:val="20"/>
                <w:szCs w:val="20"/>
                <w:u w:val="single"/>
                <w:lang w:eastAsia="ru-RU"/>
              </w:rPr>
              <w:t>___</w:t>
            </w:r>
          </w:p>
          <w:p w:rsidR="00C62106" w:rsidRPr="000046E8" w:rsidRDefault="00C62106" w:rsidP="000046E8">
            <w:pPr>
              <w:rPr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ЗАГСа Горецкого райисполкома</w:t>
            </w:r>
            <w:r w:rsidRPr="000046E8">
              <w:rPr>
                <w:i/>
                <w:iCs/>
                <w:sz w:val="20"/>
                <w:szCs w:val="20"/>
                <w:u w:val="single"/>
                <w:lang w:eastAsia="ru-RU"/>
              </w:rPr>
              <w:t xml:space="preserve"> 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определяется национальная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Могилёвской области, запись акта № 61</w:t>
            </w:r>
            <w:r w:rsidRPr="000046E8">
              <w:rPr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от 25.04.1991</w:t>
            </w:r>
            <w:r w:rsidRPr="000046E8">
              <w:rPr>
                <w:i/>
                <w:iCs/>
                <w:sz w:val="20"/>
                <w:szCs w:val="20"/>
                <w:u w:val="single"/>
                <w:lang w:eastAsia="ru-RU"/>
              </w:rPr>
              <w:t>_________________</w:t>
            </w:r>
            <w:r w:rsidRPr="000046E8">
              <w:rPr>
                <w:sz w:val="20"/>
                <w:szCs w:val="20"/>
                <w:lang w:eastAsia="ru-RU"/>
              </w:rPr>
              <w:t>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Белоруска, свидетельство о рождении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(указываются сведения, по которым </w:t>
            </w:r>
          </w:p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val="en-US" w:eastAsia="ru-RU"/>
              </w:rPr>
              <w:t>I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-ЧО №352412, выданное отделом___</w:t>
            </w:r>
          </w:p>
          <w:p w:rsidR="00C62106" w:rsidRPr="000046E8" w:rsidRDefault="00C62106" w:rsidP="000046E8">
            <w:pPr>
              <w:rPr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ЗАГСа Горецкого райисполкома</w:t>
            </w:r>
            <w:r w:rsidRPr="000046E8">
              <w:rPr>
                <w:i/>
                <w:iCs/>
                <w:sz w:val="20"/>
                <w:szCs w:val="20"/>
                <w:u w:val="single"/>
                <w:lang w:eastAsia="ru-RU"/>
              </w:rPr>
              <w:t xml:space="preserve"> 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определяется национальная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Могилёвской области, запись акта № 90 от 20.07.1992</w:t>
            </w:r>
            <w:r w:rsidRPr="000046E8">
              <w:rPr>
                <w:i/>
                <w:iCs/>
                <w:sz w:val="20"/>
                <w:szCs w:val="20"/>
                <w:u w:val="single"/>
                <w:lang w:eastAsia="ru-RU"/>
              </w:rPr>
              <w:t>_________________</w:t>
            </w:r>
            <w:r w:rsidRPr="000046E8">
              <w:rPr>
                <w:sz w:val="20"/>
                <w:szCs w:val="20"/>
                <w:lang w:eastAsia="ru-RU"/>
              </w:rPr>
              <w:t>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принадлежность)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Республики Беларусь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Республики Беларусь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4150391М000РВ9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4100792М005РВ8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Место 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Республика (государство)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Беларусь 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____________________________________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область (край)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Могилёвская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район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Дрибинский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город (поселок, село, деревня) _________</w:t>
            </w:r>
          </w:p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г.п. Дрибин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район в городе ______________________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улица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Зелёная</w:t>
            </w:r>
          </w:p>
          <w:p w:rsidR="00C62106" w:rsidRPr="000046E8" w:rsidRDefault="00C62106" w:rsidP="000046E8">
            <w:pPr>
              <w:spacing w:after="60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дом  __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1  </w:t>
            </w:r>
            <w:r w:rsidRPr="000046E8">
              <w:rPr>
                <w:sz w:val="20"/>
                <w:szCs w:val="20"/>
                <w:lang w:eastAsia="ru-RU"/>
              </w:rPr>
              <w:t xml:space="preserve"> корпус ____ квартира 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25</w:t>
            </w:r>
            <w:r w:rsidRPr="000046E8">
              <w:rPr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Республика (государство)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Беларусь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___________________________________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область (край)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Могилёвская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район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Дрибинский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город (поселок, село, деревня) ________</w:t>
            </w:r>
          </w:p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________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аг.Трилесино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район в городе 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улица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Зелёная</w:t>
            </w:r>
          </w:p>
          <w:p w:rsidR="00C62106" w:rsidRPr="000046E8" w:rsidRDefault="00C62106" w:rsidP="000046E8">
            <w:pPr>
              <w:spacing w:after="60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дом __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1  </w:t>
            </w:r>
            <w:r w:rsidRPr="000046E8">
              <w:rPr>
                <w:sz w:val="20"/>
                <w:szCs w:val="20"/>
                <w:lang w:eastAsia="ru-RU"/>
              </w:rPr>
              <w:t xml:space="preserve"> корпус ____ квартира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25</w:t>
            </w:r>
            <w:r w:rsidRPr="000046E8">
              <w:rPr>
                <w:sz w:val="20"/>
                <w:szCs w:val="20"/>
                <w:lang w:eastAsia="ru-RU"/>
              </w:rPr>
              <w:t>_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Где и кем работает (если не работает, указать источник существования);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место учебы, курс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УКП «Жилкомхоз», слесарь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  <w:r w:rsidRPr="000046E8">
              <w:rPr>
                <w:b/>
                <w:bCs/>
                <w:i/>
                <w:iCs/>
                <w:sz w:val="20"/>
                <w:szCs w:val="20"/>
                <w:lang w:eastAsia="ru-RU"/>
              </w:rPr>
              <w:t>Не работаю, на иждивении супруга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u w:val="single"/>
                <w:lang w:eastAsia="ru-RU"/>
              </w:rPr>
              <w:t>Высшее</w:t>
            </w:r>
            <w:r w:rsidRPr="000046E8">
              <w:rPr>
                <w:sz w:val="20"/>
                <w:szCs w:val="20"/>
                <w:lang w:eastAsia="ru-RU"/>
              </w:rPr>
              <w:t>, среднее специальное, профессионально-техническое,</w:t>
            </w:r>
            <w:r w:rsidRPr="000046E8">
              <w:rPr>
                <w:sz w:val="20"/>
                <w:szCs w:val="20"/>
                <w:lang w:eastAsia="ru-RU"/>
              </w:rPr>
              <w:br/>
              <w:t>общее среднее, общее базовое, начальное, не имеет начального (нужное подчеркнуть)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Высшее, среднее специальное, </w:t>
            </w:r>
            <w:r w:rsidRPr="000046E8">
              <w:rPr>
                <w:sz w:val="20"/>
                <w:szCs w:val="20"/>
                <w:u w:val="single"/>
                <w:lang w:eastAsia="ru-RU"/>
              </w:rPr>
              <w:t>профессионально-техническое</w:t>
            </w:r>
            <w:r w:rsidRPr="000046E8">
              <w:rPr>
                <w:sz w:val="20"/>
                <w:szCs w:val="20"/>
                <w:lang w:eastAsia="ru-RU"/>
              </w:rPr>
              <w:t>,</w:t>
            </w:r>
            <w:r w:rsidRPr="000046E8">
              <w:rPr>
                <w:sz w:val="20"/>
                <w:szCs w:val="20"/>
                <w:lang w:eastAsia="ru-RU"/>
              </w:rPr>
              <w:br/>
              <w:t>общее среднее, общее базовое, начальное, не имеет начального (нужное подчеркнуть)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_________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Паспорт</w:t>
            </w:r>
            <w:r w:rsidRPr="000046E8">
              <w:rPr>
                <w:sz w:val="20"/>
                <w:szCs w:val="20"/>
                <w:lang w:eastAsia="ru-RU"/>
              </w:rPr>
              <w:t>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документа)</w:t>
            </w:r>
          </w:p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серия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КВ </w:t>
            </w:r>
            <w:r w:rsidRPr="000046E8">
              <w:rPr>
                <w:sz w:val="20"/>
                <w:szCs w:val="20"/>
                <w:lang w:eastAsia="ru-RU"/>
              </w:rPr>
              <w:t xml:space="preserve"> №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1784197</w:t>
            </w:r>
          </w:p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Дрибинским РОВД Могилёвской области 16.05.2011____________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__________Паспорт</w:t>
            </w:r>
            <w:r w:rsidRPr="000046E8">
              <w:rPr>
                <w:sz w:val="20"/>
                <w:szCs w:val="20"/>
                <w:lang w:eastAsia="ru-RU"/>
              </w:rPr>
              <w:t>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документа)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серия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КВ</w:t>
            </w:r>
            <w:r w:rsidRPr="000046E8">
              <w:rPr>
                <w:sz w:val="20"/>
                <w:szCs w:val="20"/>
                <w:lang w:eastAsia="ru-RU"/>
              </w:rPr>
              <w:t xml:space="preserve">  № 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1176420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Дрибинским РОВД Могилёвской области 12.05.2005___________</w:t>
            </w:r>
            <w:r w:rsidRPr="000046E8">
              <w:rPr>
                <w:sz w:val="20"/>
                <w:szCs w:val="20"/>
                <w:lang w:eastAsia="ru-RU"/>
              </w:rPr>
              <w:t>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органа, выдавшего документ, дата выдачи)</w:t>
            </w:r>
          </w:p>
        </w:tc>
      </w:tr>
      <w:tr w:rsidR="00C62106" w:rsidRPr="0000002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 xml:space="preserve">Основание для записи сведений об отце 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Свидетельство (запись акта) о заключении брака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Отдела ЗАГСа Дрибинского райисполкома Могилёвской области__________________________________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состояния, компетентного органа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_______________________________________________________________________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иностранного государства, выдавшего документ, подтверждающий</w:t>
            </w:r>
            <w:r w:rsidRPr="000046E8">
              <w:rPr>
                <w:sz w:val="20"/>
                <w:szCs w:val="20"/>
                <w:lang w:eastAsia="ru-RU"/>
              </w:rPr>
              <w:br/>
              <w:t>заключение брака)</w:t>
            </w:r>
          </w:p>
          <w:p w:rsidR="00C62106" w:rsidRPr="000046E8" w:rsidRDefault="00C62106" w:rsidP="000046E8">
            <w:pPr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запись № _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36</w:t>
            </w:r>
            <w:r w:rsidRPr="000046E8">
              <w:rPr>
                <w:sz w:val="20"/>
                <w:szCs w:val="20"/>
                <w:lang w:eastAsia="ru-RU"/>
              </w:rPr>
              <w:t>_ от «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11</w:t>
            </w:r>
            <w:r w:rsidRPr="000046E8">
              <w:rPr>
                <w:sz w:val="20"/>
                <w:szCs w:val="20"/>
                <w:lang w:eastAsia="ru-RU"/>
              </w:rPr>
              <w:t xml:space="preserve">_» </w:t>
            </w:r>
            <w:r w:rsidRPr="000046E8">
              <w:rPr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июля 2009</w:t>
            </w:r>
            <w:r w:rsidRPr="000046E8">
              <w:rPr>
                <w:sz w:val="20"/>
                <w:szCs w:val="20"/>
                <w:lang w:eastAsia="ru-RU"/>
              </w:rPr>
              <w:t xml:space="preserve"> г.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При регистрации рождения прошу присвоить ребенку: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 xml:space="preserve">фамилию 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Иванов</w:t>
      </w:r>
      <w:r w:rsidRPr="000046E8">
        <w:rPr>
          <w:sz w:val="24"/>
          <w:szCs w:val="24"/>
          <w:lang w:eastAsia="ru-RU"/>
        </w:rPr>
        <w:t>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собственное имя _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Денис</w:t>
      </w:r>
      <w:r w:rsidRPr="000046E8">
        <w:rPr>
          <w:sz w:val="24"/>
          <w:szCs w:val="24"/>
          <w:lang w:eastAsia="ru-RU"/>
        </w:rPr>
        <w:t>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отчество _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Михайлович</w:t>
      </w:r>
      <w:r w:rsidRPr="000046E8">
        <w:rPr>
          <w:sz w:val="24"/>
          <w:szCs w:val="24"/>
          <w:lang w:eastAsia="ru-RU"/>
        </w:rPr>
        <w:t>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Фамилия и собственное имя ребенку присвоено с согласия родителей (родителя)*.</w:t>
      </w:r>
    </w:p>
    <w:p w:rsidR="00C62106" w:rsidRPr="000046E8" w:rsidRDefault="00C62106" w:rsidP="000046E8">
      <w:pPr>
        <w:ind w:firstLine="567"/>
        <w:jc w:val="both"/>
        <w:rPr>
          <w:b/>
          <w:bCs/>
          <w:i/>
          <w:iCs/>
          <w:sz w:val="24"/>
          <w:szCs w:val="24"/>
          <w:u w:val="single"/>
          <w:lang w:eastAsia="ru-RU"/>
        </w:rPr>
      </w:pPr>
      <w:r w:rsidRPr="000046E8">
        <w:rPr>
          <w:sz w:val="24"/>
          <w:szCs w:val="24"/>
          <w:lang w:eastAsia="ru-RU"/>
        </w:rPr>
        <w:t xml:space="preserve">К заявлению прилагаю следующие документы: 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Медицинская справка о рождении №245 от 12.01.2019, выданная УЗ «Могилёвская больница №1»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3121"/>
        <w:gridCol w:w="6246"/>
      </w:tblGrid>
      <w:tr w:rsidR="00C62106" w:rsidRPr="0000002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«_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2</w:t>
            </w:r>
            <w:r w:rsidRPr="000046E8">
              <w:rPr>
                <w:sz w:val="24"/>
                <w:szCs w:val="24"/>
                <w:lang w:eastAsia="ru-RU"/>
              </w:rPr>
              <w:t xml:space="preserve">_» 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февраля </w:t>
            </w:r>
            <w:r w:rsidRPr="000046E8">
              <w:rPr>
                <w:sz w:val="24"/>
                <w:szCs w:val="24"/>
                <w:lang w:eastAsia="ru-RU"/>
              </w:rPr>
              <w:t>20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19</w:t>
            </w:r>
            <w:r w:rsidRPr="000046E8">
              <w:rPr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right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/подпись/</w:t>
            </w:r>
            <w:r w:rsidRPr="000046E8">
              <w:rPr>
                <w:sz w:val="24"/>
                <w:szCs w:val="24"/>
                <w:lang w:eastAsia="ru-RU"/>
              </w:rPr>
              <w:t>________</w:t>
            </w:r>
          </w:p>
        </w:tc>
      </w:tr>
      <w:tr w:rsidR="00C62106" w:rsidRPr="0000002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ind w:left="4193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p w:rsidR="00C62106" w:rsidRPr="000046E8" w:rsidRDefault="00C62106" w:rsidP="000046E8">
      <w:pPr>
        <w:jc w:val="both"/>
        <w:rPr>
          <w:sz w:val="20"/>
          <w:szCs w:val="20"/>
          <w:lang w:eastAsia="ru-RU"/>
        </w:rPr>
      </w:pPr>
      <w:r w:rsidRPr="000046E8">
        <w:rPr>
          <w:sz w:val="20"/>
          <w:szCs w:val="20"/>
          <w:lang w:eastAsia="ru-RU"/>
        </w:rPr>
        <w:t>______________________________</w:t>
      </w:r>
    </w:p>
    <w:p w:rsidR="00C62106" w:rsidRPr="000046E8" w:rsidRDefault="00C62106" w:rsidP="000046E8">
      <w:pPr>
        <w:spacing w:after="240"/>
        <w:ind w:firstLine="567"/>
        <w:jc w:val="both"/>
        <w:rPr>
          <w:sz w:val="20"/>
          <w:szCs w:val="20"/>
          <w:lang w:eastAsia="ru-RU"/>
        </w:rPr>
      </w:pPr>
      <w:r w:rsidRPr="000046E8">
        <w:rPr>
          <w:sz w:val="20"/>
          <w:szCs w:val="20"/>
          <w:lang w:eastAsia="ru-RU"/>
        </w:rPr>
        <w:t>* Указывается при подаче заявления о регистрации рождения близкими родственниками или другими лицами.</w:t>
      </w:r>
    </w:p>
    <w:p w:rsidR="00C62106" w:rsidRPr="000046E8" w:rsidRDefault="00C62106" w:rsidP="000046E8">
      <w:pPr>
        <w:spacing w:after="240"/>
        <w:ind w:firstLine="567"/>
        <w:jc w:val="both"/>
        <w:rPr>
          <w:sz w:val="20"/>
          <w:szCs w:val="20"/>
          <w:lang w:eastAsia="ru-RU"/>
        </w:rPr>
      </w:pPr>
    </w:p>
    <w:p w:rsidR="00C62106" w:rsidRPr="000046E8" w:rsidRDefault="00C62106" w:rsidP="000046E8">
      <w:pPr>
        <w:spacing w:after="240"/>
        <w:ind w:firstLine="567"/>
        <w:jc w:val="both"/>
        <w:rPr>
          <w:sz w:val="20"/>
          <w:szCs w:val="20"/>
          <w:lang w:eastAsia="ru-RU"/>
        </w:rPr>
      </w:pPr>
    </w:p>
    <w:p w:rsidR="00C62106" w:rsidRPr="000046E8" w:rsidRDefault="00C62106" w:rsidP="000046E8">
      <w:pPr>
        <w:spacing w:after="240"/>
        <w:ind w:firstLine="567"/>
        <w:jc w:val="both"/>
        <w:rPr>
          <w:sz w:val="20"/>
          <w:szCs w:val="20"/>
          <w:lang w:eastAsia="ru-RU"/>
        </w:rPr>
      </w:pP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6671"/>
        <w:gridCol w:w="2696"/>
      </w:tblGrid>
      <w:tr w:rsidR="00C62106" w:rsidRPr="00000024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spacing w:after="28"/>
              <w:rPr>
                <w:sz w:val="16"/>
                <w:szCs w:val="16"/>
                <w:lang w:eastAsia="ru-RU"/>
              </w:rPr>
            </w:pPr>
            <w:r w:rsidRPr="000046E8">
              <w:rPr>
                <w:sz w:val="16"/>
                <w:szCs w:val="16"/>
                <w:lang w:eastAsia="ru-RU"/>
              </w:rPr>
              <w:t>Приложение 2</w:t>
            </w:r>
          </w:p>
          <w:p w:rsidR="00C62106" w:rsidRPr="000046E8" w:rsidRDefault="00C62106" w:rsidP="000046E8">
            <w:pPr>
              <w:rPr>
                <w:sz w:val="16"/>
                <w:szCs w:val="16"/>
                <w:lang w:eastAsia="ru-RU"/>
              </w:rPr>
            </w:pPr>
            <w:r w:rsidRPr="000046E8">
              <w:rPr>
                <w:sz w:val="16"/>
                <w:szCs w:val="16"/>
                <w:lang w:eastAsia="ru-RU"/>
              </w:rPr>
              <w:t xml:space="preserve">к постановлению </w:t>
            </w:r>
            <w:r w:rsidRPr="000046E8">
              <w:rPr>
                <w:sz w:val="16"/>
                <w:szCs w:val="16"/>
                <w:lang w:eastAsia="ru-RU"/>
              </w:rPr>
              <w:br/>
              <w:t xml:space="preserve">Министерства юстиции </w:t>
            </w:r>
            <w:r w:rsidRPr="000046E8">
              <w:rPr>
                <w:sz w:val="16"/>
                <w:szCs w:val="16"/>
                <w:lang w:eastAsia="ru-RU"/>
              </w:rPr>
              <w:br/>
              <w:t>Республики Беларусь</w:t>
            </w:r>
            <w:r w:rsidRPr="000046E8">
              <w:rPr>
                <w:sz w:val="16"/>
                <w:szCs w:val="16"/>
                <w:lang w:eastAsia="ru-RU"/>
              </w:rPr>
              <w:br/>
              <w:t>29.06.2007 № 42</w:t>
            </w:r>
            <w:r w:rsidRPr="000046E8">
              <w:rPr>
                <w:sz w:val="16"/>
                <w:szCs w:val="16"/>
                <w:lang w:eastAsia="ru-RU"/>
              </w:rPr>
              <w:br/>
              <w:t>(в редакции постановления</w:t>
            </w:r>
            <w:r w:rsidRPr="000046E8">
              <w:rPr>
                <w:sz w:val="16"/>
                <w:szCs w:val="16"/>
                <w:lang w:eastAsia="ru-RU"/>
              </w:rPr>
              <w:br/>
              <w:t>Министерства юстиции</w:t>
            </w:r>
            <w:r w:rsidRPr="000046E8">
              <w:rPr>
                <w:sz w:val="16"/>
                <w:szCs w:val="16"/>
                <w:lang w:eastAsia="ru-RU"/>
              </w:rPr>
              <w:br/>
              <w:t>Республики Беларусь</w:t>
            </w:r>
            <w:r w:rsidRPr="000046E8">
              <w:rPr>
                <w:sz w:val="16"/>
                <w:szCs w:val="16"/>
                <w:lang w:eastAsia="ru-RU"/>
              </w:rPr>
              <w:br/>
              <w:t xml:space="preserve">28.12.2018 № 228) 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4743"/>
        <w:gridCol w:w="4624"/>
      </w:tblGrid>
      <w:tr w:rsidR="00C62106" w:rsidRPr="00000024">
        <w:trPr>
          <w:trHeight w:val="238"/>
        </w:trPr>
        <w:tc>
          <w:tcPr>
            <w:tcW w:w="25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2"/>
                <w:szCs w:val="22"/>
                <w:lang w:eastAsia="ru-RU"/>
              </w:rPr>
            </w:pPr>
            <w:r w:rsidRPr="000046E8">
              <w:rPr>
                <w:sz w:val="22"/>
                <w:szCs w:val="22"/>
                <w:lang w:eastAsia="ru-RU"/>
              </w:rPr>
              <w:t xml:space="preserve">Форма заявления о регистрации рождения </w:t>
            </w:r>
            <w:r w:rsidRPr="000046E8">
              <w:rPr>
                <w:sz w:val="22"/>
                <w:szCs w:val="22"/>
                <w:lang w:eastAsia="ru-RU"/>
              </w:rPr>
              <w:br/>
              <w:t xml:space="preserve">ребенка в соответствии со статьей 55 </w:t>
            </w:r>
            <w:r w:rsidRPr="000046E8">
              <w:rPr>
                <w:sz w:val="22"/>
                <w:szCs w:val="22"/>
                <w:lang w:eastAsia="ru-RU"/>
              </w:rPr>
              <w:br/>
              <w:t>Кодекса Республики Беларусь о браке и семье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4146"/>
        <w:gridCol w:w="320"/>
        <w:gridCol w:w="4901"/>
      </w:tblGrid>
      <w:tr w:rsidR="00C62106" w:rsidRPr="0000002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Заявление принято</w:t>
            </w:r>
            <w:r w:rsidRPr="000046E8">
              <w:rPr>
                <w:sz w:val="24"/>
                <w:szCs w:val="24"/>
                <w:lang w:eastAsia="ru-RU"/>
              </w:rPr>
              <w:br/>
              <w:t>«___» ________________ 20__ г.</w:t>
            </w:r>
            <w:r w:rsidRPr="000046E8">
              <w:rPr>
                <w:sz w:val="24"/>
                <w:szCs w:val="24"/>
                <w:lang w:eastAsia="ru-RU"/>
              </w:rPr>
              <w:br/>
              <w:t>регистрационный № ________</w:t>
            </w:r>
          </w:p>
          <w:p w:rsidR="00C62106" w:rsidRPr="000046E8" w:rsidRDefault="00C62106" w:rsidP="000046E8">
            <w:pPr>
              <w:jc w:val="center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</w:t>
            </w:r>
            <w:r w:rsidRPr="000046E8">
              <w:rPr>
                <w:sz w:val="20"/>
                <w:szCs w:val="20"/>
                <w:lang w:eastAsia="ru-RU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(фамилия, собственное имя, отчество матери)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документ, удостоверяющий личность 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серия _______________ № _________________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выдан __________________________________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 xml:space="preserve">«___» _________________ _____ г. 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C62106" w:rsidRPr="0000002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Регистрация рождения производится с оказанием дополнительной платной услуги по обеспечению торжественной обстановки (без оказания услуги) на русском/белорусском языке (нужное подчеркнуть)</w:t>
            </w:r>
          </w:p>
        </w:tc>
      </w:tr>
      <w:tr w:rsidR="00C62106" w:rsidRPr="0000002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Запись акта о рождении</w:t>
            </w:r>
            <w:r w:rsidRPr="000046E8">
              <w:rPr>
                <w:sz w:val="24"/>
                <w:szCs w:val="24"/>
                <w:lang w:eastAsia="ru-RU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C62106" w:rsidRPr="000046E8" w:rsidRDefault="00C62106" w:rsidP="000046E8">
      <w:pPr>
        <w:spacing w:before="240" w:after="240"/>
        <w:jc w:val="center"/>
        <w:rPr>
          <w:b/>
          <w:bCs/>
          <w:sz w:val="24"/>
          <w:szCs w:val="24"/>
          <w:lang w:eastAsia="ru-RU"/>
        </w:rPr>
      </w:pPr>
      <w:r w:rsidRPr="000046E8">
        <w:rPr>
          <w:b/>
          <w:bCs/>
          <w:sz w:val="24"/>
          <w:szCs w:val="24"/>
          <w:lang w:eastAsia="ru-RU"/>
        </w:rPr>
        <w:t xml:space="preserve">ЗАЯВЛЕНИЕ </w:t>
      </w:r>
      <w:r w:rsidRPr="000046E8">
        <w:rPr>
          <w:b/>
          <w:bCs/>
          <w:sz w:val="24"/>
          <w:szCs w:val="24"/>
          <w:lang w:eastAsia="ru-RU"/>
        </w:rPr>
        <w:br/>
        <w:t>о регистрации рождения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Прошу произвести регистрацию рождения ребенка мужского/женского (нужное подчеркнуть) пола, родившегося «__» ___________ ____ г.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Сообщаю следующие сведения о себе (о матери) (нужное подчеркнуть):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91"/>
        <w:gridCol w:w="1995"/>
        <w:gridCol w:w="7081"/>
      </w:tblGrid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Дата рождения</w:t>
            </w:r>
            <w:r w:rsidRPr="000046E8">
              <w:rPr>
                <w:sz w:val="20"/>
                <w:szCs w:val="20"/>
                <w:lang w:eastAsia="ru-RU"/>
              </w:rPr>
              <w:br/>
              <w:t>Возраст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spacing w:after="60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«____» ______________ _____ г.</w:t>
            </w:r>
            <w:r w:rsidRPr="000046E8">
              <w:rPr>
                <w:sz w:val="20"/>
                <w:szCs w:val="20"/>
                <w:lang w:eastAsia="ru-RU"/>
              </w:rPr>
              <w:br/>
              <w:t>исполнилось ________ лет (года)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Национальность (указывается по желанию матери)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______________________________________________________________________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(указываются сведения, по которым определяется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______________________________________________________________________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национальная принадлежность)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____________________________________________________________________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Идентификационный номер матери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Место жительства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Республика (государство) _______________________________________________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область (край) _________________________________________________________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район ________________________________________________________________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город (поселок, село, деревня) ___________________________________________</w:t>
            </w:r>
          </w:p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район в городе ________________________________________________________</w:t>
            </w:r>
          </w:p>
          <w:p w:rsidR="00C62106" w:rsidRPr="000046E8" w:rsidRDefault="00C62106" w:rsidP="000046E8">
            <w:pPr>
              <w:spacing w:after="60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улица ______________________________ дом ___ корпус ___ квартира ________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62106" w:rsidRPr="0000002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При регистрации рождения прошу присвоить ребенку: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собственное имя 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отчество 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собственное имя 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отчество 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К заявлению прилагаю следующие документы: ________________________________</w:t>
      </w:r>
    </w:p>
    <w:p w:rsidR="00C62106" w:rsidRPr="000046E8" w:rsidRDefault="00C62106" w:rsidP="000046E8">
      <w:pPr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______________________________________________________________________________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4683"/>
        <w:gridCol w:w="4684"/>
      </w:tblGrid>
      <w:tr w:rsidR="00C62106" w:rsidRPr="00000024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«___» __________ 20__ 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right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</w:t>
            </w:r>
          </w:p>
        </w:tc>
      </w:tr>
      <w:tr w:rsidR="00C62106" w:rsidRPr="00000024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right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(подпись матери/заявителя)</w:t>
            </w:r>
          </w:p>
        </w:tc>
      </w:tr>
    </w:tbl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 </w:t>
      </w: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6671"/>
        <w:gridCol w:w="2696"/>
      </w:tblGrid>
      <w:tr w:rsidR="00C62106" w:rsidRPr="00000024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Default="00C62106" w:rsidP="000046E8">
            <w:pPr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 </w:t>
            </w:r>
          </w:p>
          <w:p w:rsidR="00C62106" w:rsidRDefault="00C62106" w:rsidP="000046E8">
            <w:pPr>
              <w:ind w:firstLine="567"/>
              <w:jc w:val="both"/>
              <w:rPr>
                <w:sz w:val="24"/>
                <w:szCs w:val="24"/>
                <w:lang w:eastAsia="ru-RU"/>
              </w:rPr>
            </w:pPr>
          </w:p>
          <w:p w:rsidR="00C62106" w:rsidRDefault="00C62106" w:rsidP="000046E8">
            <w:pPr>
              <w:ind w:firstLine="567"/>
              <w:jc w:val="both"/>
              <w:rPr>
                <w:sz w:val="24"/>
                <w:szCs w:val="24"/>
                <w:lang w:eastAsia="ru-RU"/>
              </w:rPr>
            </w:pPr>
          </w:p>
          <w:p w:rsidR="00C62106" w:rsidRPr="000046E8" w:rsidRDefault="00C62106" w:rsidP="000046E8">
            <w:pPr>
              <w:ind w:firstLine="567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  <w:r w:rsidRPr="000046E8">
              <w:rPr>
                <w:sz w:val="22"/>
                <w:szCs w:val="22"/>
                <w:lang w:eastAsia="ru-RU"/>
              </w:rPr>
              <w:t>Приложение 3</w:t>
            </w:r>
          </w:p>
          <w:p w:rsidR="00C62106" w:rsidRPr="000046E8" w:rsidRDefault="00C62106" w:rsidP="000046E8">
            <w:pPr>
              <w:rPr>
                <w:sz w:val="22"/>
                <w:szCs w:val="22"/>
                <w:lang w:eastAsia="ru-RU"/>
              </w:rPr>
            </w:pPr>
            <w:r w:rsidRPr="000046E8">
              <w:rPr>
                <w:sz w:val="22"/>
                <w:szCs w:val="22"/>
                <w:lang w:eastAsia="ru-RU"/>
              </w:rPr>
              <w:t xml:space="preserve">к постановлению </w:t>
            </w:r>
            <w:r w:rsidRPr="000046E8">
              <w:rPr>
                <w:sz w:val="22"/>
                <w:szCs w:val="22"/>
                <w:lang w:eastAsia="ru-RU"/>
              </w:rPr>
              <w:br/>
              <w:t xml:space="preserve">Министерства юстиции </w:t>
            </w:r>
            <w:r w:rsidRPr="000046E8">
              <w:rPr>
                <w:sz w:val="22"/>
                <w:szCs w:val="22"/>
                <w:lang w:eastAsia="ru-RU"/>
              </w:rPr>
              <w:br/>
              <w:t>Республики Беларусь</w:t>
            </w:r>
            <w:r w:rsidRPr="000046E8">
              <w:rPr>
                <w:sz w:val="22"/>
                <w:szCs w:val="22"/>
                <w:lang w:eastAsia="ru-RU"/>
              </w:rPr>
              <w:br/>
              <w:t>29.06.2007 № 42</w:t>
            </w:r>
            <w:r w:rsidRPr="000046E8">
              <w:rPr>
                <w:sz w:val="22"/>
                <w:szCs w:val="22"/>
                <w:lang w:eastAsia="ru-RU"/>
              </w:rPr>
              <w:br/>
              <w:t>(в редакции постановления</w:t>
            </w:r>
            <w:r w:rsidRPr="000046E8">
              <w:rPr>
                <w:sz w:val="22"/>
                <w:szCs w:val="22"/>
                <w:lang w:eastAsia="ru-RU"/>
              </w:rPr>
              <w:br/>
              <w:t>Министерства юстиции</w:t>
            </w:r>
            <w:r w:rsidRPr="000046E8">
              <w:rPr>
                <w:sz w:val="22"/>
                <w:szCs w:val="22"/>
                <w:lang w:eastAsia="ru-RU"/>
              </w:rPr>
              <w:br/>
              <w:t>Республики Беларусь</w:t>
            </w:r>
            <w:r w:rsidRPr="000046E8">
              <w:rPr>
                <w:sz w:val="22"/>
                <w:szCs w:val="22"/>
                <w:lang w:eastAsia="ru-RU"/>
              </w:rPr>
              <w:br/>
              <w:t xml:space="preserve">28.12.2018 № 228) 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5101"/>
        <w:gridCol w:w="4266"/>
      </w:tblGrid>
      <w:tr w:rsidR="00C62106" w:rsidRPr="00000024">
        <w:trPr>
          <w:trHeight w:val="238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2"/>
                <w:szCs w:val="22"/>
                <w:lang w:eastAsia="ru-RU"/>
              </w:rPr>
            </w:pPr>
            <w:r w:rsidRPr="000046E8">
              <w:rPr>
                <w:sz w:val="22"/>
                <w:szCs w:val="22"/>
                <w:lang w:eastAsia="ru-RU"/>
              </w:rPr>
              <w:t>Форма заявления о регистрации рождения ребенка в случае, если ребенок был оставлен в организации здравоохранения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4146"/>
        <w:gridCol w:w="444"/>
        <w:gridCol w:w="4777"/>
      </w:tblGrid>
      <w:tr w:rsidR="00C62106" w:rsidRPr="0000002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Заявление принято</w:t>
            </w:r>
            <w:r w:rsidRPr="000046E8">
              <w:rPr>
                <w:sz w:val="24"/>
                <w:szCs w:val="24"/>
                <w:lang w:eastAsia="ru-RU"/>
              </w:rPr>
              <w:br/>
              <w:t>«___» ________________ 20__ г.</w:t>
            </w:r>
            <w:r w:rsidRPr="000046E8">
              <w:rPr>
                <w:sz w:val="24"/>
                <w:szCs w:val="24"/>
                <w:lang w:eastAsia="ru-RU"/>
              </w:rPr>
              <w:br/>
              <w:t>регистрационный № ________</w:t>
            </w:r>
            <w:r w:rsidRPr="000046E8">
              <w:rPr>
                <w:sz w:val="24"/>
                <w:szCs w:val="24"/>
                <w:lang w:eastAsia="ru-RU"/>
              </w:rPr>
              <w:br/>
              <w:t>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</w:t>
            </w:r>
            <w:r w:rsidRPr="000046E8">
              <w:rPr>
                <w:sz w:val="20"/>
                <w:szCs w:val="20"/>
                <w:lang w:eastAsia="ru-RU"/>
              </w:rPr>
              <w:br/>
              <w:t>принявшего заявление)</w:t>
            </w:r>
          </w:p>
        </w:tc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органа, регистрирующего акты</w:t>
            </w:r>
            <w:r w:rsidRPr="000046E8">
              <w:rPr>
                <w:sz w:val="20"/>
                <w:szCs w:val="20"/>
                <w:lang w:eastAsia="ru-RU"/>
              </w:rPr>
              <w:br/>
              <w:t>гражданского состояния)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(фамилия, собственное имя, отчество заявителя)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(должность)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организации)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документ, удостоверяющий личность 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серия ____ № ________ выдан ____________</w:t>
            </w:r>
          </w:p>
          <w:p w:rsidR="00C62106" w:rsidRPr="000046E8" w:rsidRDefault="00C62106" w:rsidP="000046E8">
            <w:pPr>
              <w:ind w:left="3200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органа, выдавшего документ)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 xml:space="preserve">«___» _________________ _____ г. </w:t>
            </w:r>
          </w:p>
        </w:tc>
      </w:tr>
      <w:tr w:rsidR="00C62106" w:rsidRPr="0000002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Запись акта о рождении</w:t>
            </w:r>
            <w:r w:rsidRPr="000046E8">
              <w:rPr>
                <w:sz w:val="24"/>
                <w:szCs w:val="24"/>
                <w:lang w:eastAsia="ru-RU"/>
              </w:rPr>
              <w:br/>
              <w:t>№ ______ от «___» ___________ 20__ г.</w:t>
            </w:r>
          </w:p>
        </w:tc>
        <w:tc>
          <w:tcPr>
            <w:tcW w:w="2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C62106" w:rsidRPr="000046E8" w:rsidRDefault="00C62106" w:rsidP="000046E8">
      <w:pPr>
        <w:spacing w:before="240" w:after="240"/>
        <w:jc w:val="center"/>
        <w:rPr>
          <w:b/>
          <w:bCs/>
          <w:sz w:val="24"/>
          <w:szCs w:val="24"/>
          <w:lang w:eastAsia="ru-RU"/>
        </w:rPr>
      </w:pPr>
      <w:r w:rsidRPr="000046E8">
        <w:rPr>
          <w:b/>
          <w:bCs/>
          <w:sz w:val="24"/>
          <w:szCs w:val="24"/>
          <w:lang w:eastAsia="ru-RU"/>
        </w:rPr>
        <w:t>ЗАЯВЛЕНИЕ</w:t>
      </w:r>
      <w:r w:rsidRPr="000046E8">
        <w:rPr>
          <w:b/>
          <w:bCs/>
          <w:sz w:val="24"/>
          <w:szCs w:val="24"/>
          <w:lang w:eastAsia="ru-RU"/>
        </w:rPr>
        <w:br/>
        <w:t>о регистрации рождения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Прошу произвести регистрацию рождения ребенка мужского/женского (нужное подчеркнуть) пола, оставленного в организации здравоохранения, родившегося «__» __________________ ____ г.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В настоящее время ребенок находится в _____________________________________</w:t>
      </w:r>
    </w:p>
    <w:p w:rsidR="00C62106" w:rsidRPr="000046E8" w:rsidRDefault="00C62106" w:rsidP="000046E8">
      <w:pPr>
        <w:ind w:left="5812"/>
        <w:jc w:val="both"/>
        <w:rPr>
          <w:sz w:val="20"/>
          <w:szCs w:val="20"/>
          <w:lang w:eastAsia="ru-RU"/>
        </w:rPr>
      </w:pPr>
      <w:r w:rsidRPr="000046E8">
        <w:rPr>
          <w:sz w:val="20"/>
          <w:szCs w:val="20"/>
          <w:lang w:eastAsia="ru-RU"/>
        </w:rPr>
        <w:t>(наименование организации)</w:t>
      </w:r>
    </w:p>
    <w:p w:rsidR="00C62106" w:rsidRPr="000046E8" w:rsidRDefault="00C62106" w:rsidP="000046E8">
      <w:pPr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______________________________________________________________________________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В записи акта о рождении и в свидетельстве о рождении прошу указать следующие сведения: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1) о ребенке: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фамилия _________________________________________________________________</w:t>
      </w:r>
    </w:p>
    <w:p w:rsidR="00C62106" w:rsidRPr="000046E8" w:rsidRDefault="00C62106" w:rsidP="000046E8">
      <w:pPr>
        <w:ind w:left="1560"/>
        <w:jc w:val="center"/>
        <w:rPr>
          <w:sz w:val="20"/>
          <w:szCs w:val="20"/>
          <w:lang w:eastAsia="ru-RU"/>
        </w:rPr>
      </w:pPr>
      <w:r w:rsidRPr="000046E8">
        <w:rPr>
          <w:sz w:val="20"/>
          <w:szCs w:val="20"/>
          <w:lang w:eastAsia="ru-RU"/>
        </w:rPr>
        <w:t>(указывается по фамилии родителей или одного из них/по фамилии матери,</w:t>
      </w:r>
      <w:r w:rsidRPr="000046E8">
        <w:rPr>
          <w:sz w:val="20"/>
          <w:szCs w:val="20"/>
          <w:lang w:eastAsia="ru-RU"/>
        </w:rPr>
        <w:br/>
        <w:t>не состоящей в браке)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собственное имя 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отчество _________________________________________________________________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2) о матери (указываются в соответствии с медицинской справкой о рождении):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фамилия _________________________________________________________________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собственное имя 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отчество _________________________________________________________________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идентификационный номер 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национальность 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дополнительные сведения 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3) об отце (на основании записи акта о заключении брака родителей или иного документа, подтверждающего регистрацию заключения брака либо его прекращение или признание недействительным, если со дня прекращения брака или признания его недействительным прошло не более десяти месяцев):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фамилия ________________________________________________________________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собственное имя 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отчество ________________________________________________________________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идентификационный номер 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национальность 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дополнительные сведения 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К заявлению прилагаю следующие документы: _______________________________</w:t>
      </w:r>
    </w:p>
    <w:p w:rsidR="00C62106" w:rsidRPr="000046E8" w:rsidRDefault="00C62106" w:rsidP="000046E8">
      <w:pPr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_____________________________________________________________________________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6802"/>
        <w:gridCol w:w="2565"/>
      </w:tblGrid>
      <w:tr w:rsidR="00C62106" w:rsidRPr="00000024">
        <w:trPr>
          <w:trHeight w:val="238"/>
        </w:trPr>
        <w:tc>
          <w:tcPr>
            <w:tcW w:w="363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«___» __________ 20__ г.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right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</w:t>
            </w:r>
          </w:p>
        </w:tc>
      </w:tr>
      <w:tr w:rsidR="00C62106" w:rsidRPr="00000024">
        <w:trPr>
          <w:trHeight w:val="238"/>
        </w:trPr>
        <w:tc>
          <w:tcPr>
            <w:tcW w:w="363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6671"/>
        <w:gridCol w:w="2696"/>
      </w:tblGrid>
      <w:tr w:rsidR="00C62106" w:rsidRPr="00000024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ind w:firstLine="567"/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Pr="000046E8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Pr="000046E8" w:rsidRDefault="00C62106" w:rsidP="000046E8">
            <w:pPr>
              <w:spacing w:after="28"/>
              <w:rPr>
                <w:sz w:val="22"/>
                <w:szCs w:val="22"/>
                <w:lang w:eastAsia="ru-RU"/>
              </w:rPr>
            </w:pPr>
          </w:p>
          <w:p w:rsidR="00C62106" w:rsidRPr="000046E8" w:rsidRDefault="00C62106" w:rsidP="000046E8">
            <w:pPr>
              <w:spacing w:after="28"/>
              <w:rPr>
                <w:sz w:val="16"/>
                <w:szCs w:val="16"/>
                <w:lang w:eastAsia="ru-RU"/>
              </w:rPr>
            </w:pPr>
            <w:r w:rsidRPr="000046E8">
              <w:rPr>
                <w:sz w:val="16"/>
                <w:szCs w:val="16"/>
                <w:lang w:eastAsia="ru-RU"/>
              </w:rPr>
              <w:t>Приложение 5</w:t>
            </w:r>
            <w:r w:rsidRPr="000046E8">
              <w:rPr>
                <w:sz w:val="16"/>
                <w:szCs w:val="16"/>
                <w:vertAlign w:val="superscript"/>
                <w:lang w:eastAsia="ru-RU"/>
              </w:rPr>
              <w:t>1</w:t>
            </w:r>
          </w:p>
          <w:p w:rsidR="00C62106" w:rsidRPr="000046E8" w:rsidRDefault="00C62106" w:rsidP="000046E8">
            <w:pPr>
              <w:rPr>
                <w:sz w:val="22"/>
                <w:szCs w:val="22"/>
                <w:lang w:eastAsia="ru-RU"/>
              </w:rPr>
            </w:pPr>
            <w:r w:rsidRPr="000046E8">
              <w:rPr>
                <w:sz w:val="16"/>
                <w:szCs w:val="16"/>
                <w:lang w:eastAsia="ru-RU"/>
              </w:rPr>
              <w:t xml:space="preserve">к постановлению </w:t>
            </w:r>
            <w:r w:rsidRPr="000046E8">
              <w:rPr>
                <w:sz w:val="16"/>
                <w:szCs w:val="16"/>
                <w:lang w:eastAsia="ru-RU"/>
              </w:rPr>
              <w:br/>
              <w:t xml:space="preserve">Министерства юстиции </w:t>
            </w:r>
            <w:r w:rsidRPr="000046E8">
              <w:rPr>
                <w:sz w:val="16"/>
                <w:szCs w:val="16"/>
                <w:lang w:eastAsia="ru-RU"/>
              </w:rPr>
              <w:br/>
              <w:t>Республики Беларусь</w:t>
            </w:r>
            <w:r w:rsidRPr="000046E8">
              <w:rPr>
                <w:sz w:val="16"/>
                <w:szCs w:val="16"/>
                <w:lang w:eastAsia="ru-RU"/>
              </w:rPr>
              <w:br/>
              <w:t>29.06.2007 № 42</w:t>
            </w:r>
            <w:r w:rsidRPr="000046E8">
              <w:rPr>
                <w:sz w:val="16"/>
                <w:szCs w:val="16"/>
                <w:lang w:eastAsia="ru-RU"/>
              </w:rPr>
              <w:br/>
              <w:t>(в редакции постановления</w:t>
            </w:r>
            <w:r w:rsidRPr="000046E8">
              <w:rPr>
                <w:sz w:val="16"/>
                <w:szCs w:val="16"/>
                <w:lang w:eastAsia="ru-RU"/>
              </w:rPr>
              <w:br/>
              <w:t>Министерства юстиции</w:t>
            </w:r>
            <w:r w:rsidRPr="000046E8">
              <w:rPr>
                <w:sz w:val="16"/>
                <w:szCs w:val="16"/>
                <w:lang w:eastAsia="ru-RU"/>
              </w:rPr>
              <w:br/>
              <w:t>Республики Беларусь</w:t>
            </w:r>
            <w:r w:rsidRPr="000046E8">
              <w:rPr>
                <w:sz w:val="16"/>
                <w:szCs w:val="16"/>
                <w:lang w:eastAsia="ru-RU"/>
              </w:rPr>
              <w:br/>
              <w:t>28.12.2018 № 228)</w:t>
            </w:r>
            <w:r w:rsidRPr="000046E8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4339"/>
        <w:gridCol w:w="5028"/>
      </w:tblGrid>
      <w:tr w:rsidR="00C62106" w:rsidRPr="00000024">
        <w:trPr>
          <w:trHeight w:val="238"/>
        </w:trPr>
        <w:tc>
          <w:tcPr>
            <w:tcW w:w="23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2"/>
                <w:szCs w:val="22"/>
                <w:lang w:eastAsia="ru-RU"/>
              </w:rPr>
            </w:pPr>
            <w:r w:rsidRPr="000046E8">
              <w:rPr>
                <w:sz w:val="22"/>
                <w:szCs w:val="22"/>
                <w:lang w:eastAsia="ru-RU"/>
              </w:rPr>
              <w:t xml:space="preserve">Форма заявления матери ребенка, подтверждающей, </w:t>
            </w:r>
            <w:r w:rsidRPr="000046E8">
              <w:rPr>
                <w:sz w:val="22"/>
                <w:szCs w:val="22"/>
                <w:lang w:eastAsia="ru-RU"/>
              </w:rPr>
              <w:br/>
              <w:t>что супруг не является отцом ребенка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3685"/>
        <w:gridCol w:w="751"/>
        <w:gridCol w:w="4931"/>
      </w:tblGrid>
      <w:tr w:rsidR="00C62106" w:rsidRPr="00000024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Заявление принято</w:t>
            </w:r>
            <w:r w:rsidRPr="000046E8">
              <w:rPr>
                <w:sz w:val="24"/>
                <w:szCs w:val="24"/>
                <w:lang w:eastAsia="ru-RU"/>
              </w:rPr>
              <w:br/>
              <w:t>«___» ________________ 20__ г. регистрационный № ____________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922975" w:rsidRDefault="00C62106" w:rsidP="00922975">
            <w:pPr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>
              <w:rPr>
                <w:b/>
                <w:bCs/>
                <w:i/>
                <w:iCs/>
                <w:noProof/>
                <w:sz w:val="24"/>
                <w:szCs w:val="24"/>
                <w:u w:val="single"/>
              </w:rPr>
              <w:t>Первомайский</w:t>
            </w:r>
            <w:r w:rsidRPr="00922975">
              <w:rPr>
                <w:b/>
                <w:bCs/>
                <w:i/>
                <w:iCs/>
                <w:noProof/>
                <w:sz w:val="24"/>
                <w:szCs w:val="24"/>
                <w:u w:val="single"/>
              </w:rPr>
              <w:t xml:space="preserve"> сельский</w:t>
            </w:r>
            <w:r w:rsidRPr="00922975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 исполнительный </w:t>
            </w:r>
            <w:bookmarkStart w:id="0" w:name="_GoBack"/>
            <w:bookmarkEnd w:id="0"/>
            <w:r w:rsidRPr="00922975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комитет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</w:t>
            </w:r>
            <w:r w:rsidRPr="000046E8">
              <w:rPr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Иванова Инна Петровна</w:t>
            </w:r>
            <w:r w:rsidRPr="000046E8">
              <w:rPr>
                <w:sz w:val="24"/>
                <w:szCs w:val="24"/>
                <w:lang w:eastAsia="ru-RU"/>
              </w:rPr>
              <w:t xml:space="preserve"> _________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jc w:val="center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(фамилия, собственное имя, отчество заявителя)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________________________________________</w:t>
            </w:r>
          </w:p>
          <w:p w:rsidR="00C62106" w:rsidRPr="000046E8" w:rsidRDefault="00C62106" w:rsidP="000046E8">
            <w:pPr>
              <w:jc w:val="both"/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 xml:space="preserve">проживающего по адресу: 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аг.Трилесино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, ул. Мира, д. 8, Могилёвская область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документ, удостоверяющий личность _______</w:t>
            </w:r>
          </w:p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Паспорт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_</w:t>
            </w:r>
            <w:r w:rsidRPr="000046E8">
              <w:rPr>
                <w:sz w:val="24"/>
                <w:szCs w:val="24"/>
                <w:lang w:eastAsia="ru-RU"/>
              </w:rPr>
              <w:t>__________________</w:t>
            </w:r>
          </w:p>
          <w:p w:rsidR="00C62106" w:rsidRPr="000046E8" w:rsidRDefault="00C62106" w:rsidP="000046E8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 xml:space="preserve">серия 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_____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КВ</w:t>
            </w:r>
            <w:r w:rsidRPr="000046E8">
              <w:rPr>
                <w:sz w:val="24"/>
                <w:szCs w:val="24"/>
                <w:lang w:eastAsia="ru-RU"/>
              </w:rPr>
              <w:t>___ № ___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127056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выдан 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Дрибинским РОВД</w:t>
            </w:r>
            <w:r w:rsidRPr="000046E8">
              <w:rPr>
                <w:sz w:val="24"/>
                <w:szCs w:val="24"/>
                <w:lang w:eastAsia="ru-RU"/>
              </w:rPr>
              <w:t>_______________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«_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12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_</w:t>
            </w:r>
            <w:r w:rsidRPr="000046E8">
              <w:rPr>
                <w:sz w:val="24"/>
                <w:szCs w:val="24"/>
                <w:lang w:eastAsia="ru-RU"/>
              </w:rPr>
              <w:t>» __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мая</w:t>
            </w:r>
            <w:r w:rsidRPr="000046E8">
              <w:rPr>
                <w:sz w:val="24"/>
                <w:szCs w:val="24"/>
                <w:lang w:eastAsia="ru-RU"/>
              </w:rPr>
              <w:t xml:space="preserve">____ 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2005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г</w:t>
            </w:r>
            <w:r w:rsidRPr="000046E8">
              <w:rPr>
                <w:sz w:val="24"/>
                <w:szCs w:val="24"/>
                <w:lang w:eastAsia="ru-RU"/>
              </w:rPr>
              <w:t>.</w:t>
            </w:r>
          </w:p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62106" w:rsidRPr="00000024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 xml:space="preserve">Запись акта о рождении № ______ </w:t>
            </w:r>
            <w:r w:rsidRPr="000046E8">
              <w:rPr>
                <w:sz w:val="24"/>
                <w:szCs w:val="24"/>
                <w:lang w:eastAsia="ru-RU"/>
              </w:rP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C62106" w:rsidRPr="000046E8" w:rsidRDefault="00C62106" w:rsidP="000046E8">
      <w:pPr>
        <w:spacing w:before="240" w:after="240"/>
        <w:jc w:val="center"/>
        <w:rPr>
          <w:b/>
          <w:bCs/>
          <w:sz w:val="24"/>
          <w:szCs w:val="24"/>
          <w:lang w:eastAsia="ru-RU"/>
        </w:rPr>
      </w:pPr>
      <w:r w:rsidRPr="000046E8">
        <w:rPr>
          <w:b/>
          <w:bCs/>
          <w:sz w:val="24"/>
          <w:szCs w:val="24"/>
          <w:lang w:eastAsia="ru-RU"/>
        </w:rPr>
        <w:t>ЗАЯВЛЕНИЕ</w:t>
      </w:r>
    </w:p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 xml:space="preserve">Я, 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Иванова Инна Петровна</w:t>
      </w:r>
      <w:r w:rsidRPr="000046E8">
        <w:rPr>
          <w:sz w:val="24"/>
          <w:szCs w:val="24"/>
          <w:lang w:eastAsia="ru-RU"/>
        </w:rPr>
        <w:t>_______________________________________________</w:t>
      </w:r>
    </w:p>
    <w:p w:rsidR="00C62106" w:rsidRPr="000046E8" w:rsidRDefault="00C62106" w:rsidP="000046E8">
      <w:pPr>
        <w:ind w:left="2694"/>
        <w:jc w:val="both"/>
        <w:rPr>
          <w:sz w:val="20"/>
          <w:szCs w:val="20"/>
          <w:lang w:eastAsia="ru-RU"/>
        </w:rPr>
      </w:pPr>
      <w:r w:rsidRPr="000046E8">
        <w:rPr>
          <w:sz w:val="20"/>
          <w:szCs w:val="20"/>
          <w:lang w:eastAsia="ru-RU"/>
        </w:rPr>
        <w:t>(фамилия, собственное имя, отчество матери ребенка)</w:t>
      </w:r>
    </w:p>
    <w:p w:rsidR="00C62106" w:rsidRPr="000046E8" w:rsidRDefault="00C62106" w:rsidP="000046E8">
      <w:pPr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подтверждаю, что ___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Иванов Сергей Фёдорович</w:t>
      </w:r>
      <w:r w:rsidRPr="000046E8">
        <w:rPr>
          <w:sz w:val="24"/>
          <w:szCs w:val="24"/>
          <w:lang w:eastAsia="ru-RU"/>
        </w:rPr>
        <w:t>__________________________________</w:t>
      </w:r>
    </w:p>
    <w:p w:rsidR="00C62106" w:rsidRPr="000046E8" w:rsidRDefault="00C62106" w:rsidP="000046E8">
      <w:pPr>
        <w:ind w:left="3544"/>
        <w:jc w:val="both"/>
        <w:rPr>
          <w:sz w:val="20"/>
          <w:szCs w:val="20"/>
          <w:lang w:eastAsia="ru-RU"/>
        </w:rPr>
      </w:pPr>
      <w:r w:rsidRPr="000046E8">
        <w:rPr>
          <w:sz w:val="20"/>
          <w:szCs w:val="20"/>
          <w:lang w:eastAsia="ru-RU"/>
        </w:rPr>
        <w:t>(фамилия, собственное имя, отчество супруга)</w:t>
      </w:r>
    </w:p>
    <w:p w:rsidR="00C62106" w:rsidRPr="000046E8" w:rsidRDefault="00C62106" w:rsidP="000046E8">
      <w:pPr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 xml:space="preserve">_________________________________, с которым состою (состояла) в зарегистрированном браке, не является отцом ребенка мужского/женского пола (нужное подчеркнуть), родившегося у меня « 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28</w:t>
      </w:r>
      <w:r w:rsidRPr="000046E8">
        <w:rPr>
          <w:b/>
          <w:bCs/>
          <w:sz w:val="24"/>
          <w:szCs w:val="24"/>
          <w:lang w:eastAsia="ru-RU"/>
        </w:rPr>
        <w:t xml:space="preserve"> </w:t>
      </w:r>
      <w:r w:rsidRPr="000046E8">
        <w:rPr>
          <w:sz w:val="24"/>
          <w:szCs w:val="24"/>
          <w:lang w:eastAsia="ru-RU"/>
        </w:rPr>
        <w:t xml:space="preserve">» </w:t>
      </w:r>
      <w:r w:rsidRPr="000046E8">
        <w:rPr>
          <w:b/>
          <w:bCs/>
          <w:i/>
          <w:iCs/>
          <w:sz w:val="24"/>
          <w:szCs w:val="24"/>
          <w:u w:val="single"/>
          <w:lang w:eastAsia="ru-RU"/>
        </w:rPr>
        <w:t>декабря 2018</w:t>
      </w:r>
      <w:r w:rsidRPr="000046E8">
        <w:rPr>
          <w:sz w:val="24"/>
          <w:szCs w:val="24"/>
          <w:lang w:eastAsia="ru-RU"/>
        </w:rPr>
        <w:t xml:space="preserve"> г.</w:t>
      </w:r>
    </w:p>
    <w:p w:rsidR="00C62106" w:rsidRPr="000046E8" w:rsidRDefault="00C62106" w:rsidP="000046E8">
      <w:pPr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4392"/>
        <w:gridCol w:w="4975"/>
      </w:tblGrid>
      <w:tr w:rsidR="00C62106" w:rsidRPr="00000024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both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«_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2</w:t>
            </w:r>
            <w:r w:rsidRPr="000046E8">
              <w:rPr>
                <w:sz w:val="24"/>
                <w:szCs w:val="24"/>
                <w:lang w:eastAsia="ru-RU"/>
              </w:rPr>
              <w:t xml:space="preserve">_» 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февраля </w:t>
            </w:r>
            <w:r w:rsidRPr="000046E8">
              <w:rPr>
                <w:sz w:val="24"/>
                <w:szCs w:val="24"/>
                <w:lang w:eastAsia="ru-RU"/>
              </w:rPr>
              <w:t>20</w:t>
            </w:r>
            <w:r w:rsidRPr="000046E8">
              <w:rPr>
                <w:b/>
                <w:bCs/>
                <w:sz w:val="24"/>
                <w:szCs w:val="24"/>
                <w:lang w:eastAsia="ru-RU"/>
              </w:rPr>
              <w:t>19</w:t>
            </w:r>
            <w:r w:rsidRPr="000046E8">
              <w:rPr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jc w:val="right"/>
              <w:rPr>
                <w:sz w:val="24"/>
                <w:szCs w:val="24"/>
                <w:lang w:eastAsia="ru-RU"/>
              </w:rPr>
            </w:pPr>
            <w:r w:rsidRPr="000046E8">
              <w:rPr>
                <w:sz w:val="24"/>
                <w:szCs w:val="24"/>
                <w:lang w:eastAsia="ru-RU"/>
              </w:rPr>
              <w:t>__</w:t>
            </w:r>
            <w:r w:rsidRPr="000046E8">
              <w:rPr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/подпись/</w:t>
            </w:r>
            <w:r w:rsidRPr="000046E8">
              <w:rPr>
                <w:sz w:val="24"/>
                <w:szCs w:val="24"/>
                <w:lang w:eastAsia="ru-RU"/>
              </w:rPr>
              <w:t>________</w:t>
            </w:r>
          </w:p>
        </w:tc>
      </w:tr>
      <w:tr w:rsidR="00C62106" w:rsidRPr="00000024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62106" w:rsidRPr="000046E8" w:rsidRDefault="00C62106" w:rsidP="000046E8">
            <w:pPr>
              <w:ind w:left="4193"/>
              <w:rPr>
                <w:sz w:val="20"/>
                <w:szCs w:val="20"/>
                <w:lang w:eastAsia="ru-RU"/>
              </w:rPr>
            </w:pPr>
            <w:r w:rsidRPr="000046E8">
              <w:rPr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C62106" w:rsidRPr="000046E8" w:rsidRDefault="00C62106" w:rsidP="000046E8">
      <w:pPr>
        <w:ind w:firstLine="567"/>
        <w:jc w:val="both"/>
        <w:rPr>
          <w:sz w:val="24"/>
          <w:szCs w:val="24"/>
          <w:lang w:eastAsia="ru-RU"/>
        </w:rPr>
      </w:pPr>
      <w:r w:rsidRPr="000046E8">
        <w:rPr>
          <w:sz w:val="24"/>
          <w:szCs w:val="24"/>
          <w:lang w:eastAsia="ru-RU"/>
        </w:rPr>
        <w:t>  </w:t>
      </w:r>
    </w:p>
    <w:p w:rsidR="00C62106" w:rsidRPr="00CD5A01" w:rsidRDefault="00C62106" w:rsidP="00CD5A01">
      <w:pPr>
        <w:jc w:val="center"/>
      </w:pPr>
    </w:p>
    <w:sectPr w:rsidR="00C62106" w:rsidRPr="00CD5A01" w:rsidSect="00610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A01"/>
    <w:rsid w:val="00000024"/>
    <w:rsid w:val="000046E8"/>
    <w:rsid w:val="00034A3D"/>
    <w:rsid w:val="001A1E4D"/>
    <w:rsid w:val="001D0687"/>
    <w:rsid w:val="00241E73"/>
    <w:rsid w:val="003070AB"/>
    <w:rsid w:val="004361B3"/>
    <w:rsid w:val="0043682D"/>
    <w:rsid w:val="0061071A"/>
    <w:rsid w:val="00922975"/>
    <w:rsid w:val="00C62106"/>
    <w:rsid w:val="00CD5A01"/>
    <w:rsid w:val="00CE6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0AB"/>
    <w:rPr>
      <w:rFonts w:ascii="Times New Roman" w:hAnsi="Times New Roman"/>
      <w:sz w:val="30"/>
      <w:szCs w:val="3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CD5A01"/>
    <w:pPr>
      <w:spacing w:before="240" w:after="240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Normal"/>
    <w:uiPriority w:val="99"/>
    <w:rsid w:val="00CD5A01"/>
    <w:pPr>
      <w:jc w:val="right"/>
    </w:pPr>
    <w:rPr>
      <w:rFonts w:eastAsia="Times New Roman"/>
      <w:sz w:val="22"/>
      <w:szCs w:val="22"/>
      <w:lang w:eastAsia="ru-RU"/>
    </w:rPr>
  </w:style>
  <w:style w:type="paragraph" w:customStyle="1" w:styleId="snoski">
    <w:name w:val="snoski"/>
    <w:basedOn w:val="Normal"/>
    <w:uiPriority w:val="99"/>
    <w:rsid w:val="00CD5A01"/>
    <w:pPr>
      <w:ind w:firstLine="567"/>
      <w:jc w:val="both"/>
    </w:pPr>
    <w:rPr>
      <w:rFonts w:eastAsia="Times New Roman"/>
      <w:sz w:val="20"/>
      <w:szCs w:val="20"/>
      <w:lang w:eastAsia="ru-RU"/>
    </w:rPr>
  </w:style>
  <w:style w:type="paragraph" w:customStyle="1" w:styleId="snoskiline">
    <w:name w:val="snoskiline"/>
    <w:basedOn w:val="Normal"/>
    <w:uiPriority w:val="99"/>
    <w:rsid w:val="00CD5A01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table10">
    <w:name w:val="table10"/>
    <w:basedOn w:val="Normal"/>
    <w:uiPriority w:val="99"/>
    <w:rsid w:val="00CD5A01"/>
    <w:rPr>
      <w:rFonts w:eastAsia="Times New Roman"/>
      <w:sz w:val="20"/>
      <w:szCs w:val="20"/>
      <w:lang w:eastAsia="ru-RU"/>
    </w:rPr>
  </w:style>
  <w:style w:type="paragraph" w:customStyle="1" w:styleId="append">
    <w:name w:val="append"/>
    <w:basedOn w:val="Normal"/>
    <w:uiPriority w:val="99"/>
    <w:rsid w:val="00CD5A01"/>
    <w:rPr>
      <w:rFonts w:eastAsia="Times New Roman"/>
      <w:sz w:val="22"/>
      <w:szCs w:val="22"/>
      <w:lang w:eastAsia="ru-RU"/>
    </w:rPr>
  </w:style>
  <w:style w:type="paragraph" w:customStyle="1" w:styleId="append1">
    <w:name w:val="append1"/>
    <w:basedOn w:val="Normal"/>
    <w:uiPriority w:val="99"/>
    <w:rsid w:val="00CD5A01"/>
    <w:pPr>
      <w:spacing w:after="28"/>
    </w:pPr>
    <w:rPr>
      <w:rFonts w:eastAsia="Times New Roman"/>
      <w:sz w:val="22"/>
      <w:szCs w:val="22"/>
      <w:lang w:eastAsia="ru-RU"/>
    </w:rPr>
  </w:style>
  <w:style w:type="paragraph" w:customStyle="1" w:styleId="newncpi">
    <w:name w:val="newncpi"/>
    <w:basedOn w:val="Normal"/>
    <w:uiPriority w:val="99"/>
    <w:rsid w:val="00CD5A01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newncpi0">
    <w:name w:val="newncpi0"/>
    <w:basedOn w:val="Normal"/>
    <w:uiPriority w:val="99"/>
    <w:rsid w:val="00CD5A01"/>
    <w:pPr>
      <w:jc w:val="both"/>
    </w:pPr>
    <w:rPr>
      <w:rFonts w:eastAsia="Times New Roman"/>
      <w:sz w:val="24"/>
      <w:szCs w:val="24"/>
      <w:lang w:eastAsia="ru-RU"/>
    </w:rPr>
  </w:style>
  <w:style w:type="paragraph" w:customStyle="1" w:styleId="begform">
    <w:name w:val="begform"/>
    <w:basedOn w:val="Normal"/>
    <w:uiPriority w:val="99"/>
    <w:rsid w:val="00CD5A01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CD5A01"/>
    <w:pPr>
      <w:ind w:firstLine="567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7</Pages>
  <Words>2014</Words>
  <Characters>11485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Брянцева</dc:creator>
  <cp:keywords/>
  <dc:description/>
  <cp:lastModifiedBy>Администратор</cp:lastModifiedBy>
  <cp:revision>4</cp:revision>
  <dcterms:created xsi:type="dcterms:W3CDTF">2020-02-07T20:10:00Z</dcterms:created>
  <dcterms:modified xsi:type="dcterms:W3CDTF">2020-03-02T12:19:00Z</dcterms:modified>
</cp:coreProperties>
</file>